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838811042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838807638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0049DE39" w:rsidR="00C15BEB" w:rsidRPr="00B14BD5" w:rsidRDefault="00B14BD5" w:rsidP="00906DC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906DC3">
              <w:rPr>
                <w:color w:val="000000"/>
                <w:szCs w:val="28"/>
              </w:rPr>
              <w:t>27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BA1ECF">
              <w:rPr>
                <w:color w:val="000000"/>
                <w:szCs w:val="28"/>
              </w:rPr>
              <w:t>апреля</w:t>
            </w:r>
            <w:r>
              <w:rPr>
                <w:color w:val="000000"/>
                <w:szCs w:val="28"/>
              </w:rPr>
              <w:t xml:space="preserve"> 202</w:t>
            </w:r>
            <w:r w:rsidR="00BA1ECF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6F9520CF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906DC3">
              <w:rPr>
                <w:b/>
                <w:color w:val="000000"/>
                <w:szCs w:val="28"/>
              </w:rPr>
              <w:t>9-4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08076F95" w:rsidR="00C15BEB" w:rsidRPr="00C50B18" w:rsidRDefault="008C3895" w:rsidP="00B14BD5">
      <w:pPr>
        <w:rPr>
          <w:b/>
          <w:szCs w:val="28"/>
        </w:rPr>
      </w:pPr>
      <w:r>
        <w:rPr>
          <w:b/>
          <w:szCs w:val="28"/>
        </w:rPr>
        <w:t>О</w:t>
      </w:r>
      <w:r w:rsidR="00C15BEB" w:rsidRPr="00613D49">
        <w:rPr>
          <w:b/>
          <w:szCs w:val="28"/>
        </w:rPr>
        <w:t xml:space="preserve"> </w:t>
      </w:r>
      <w:r w:rsidR="00A63A0A">
        <w:rPr>
          <w:b/>
          <w:szCs w:val="28"/>
        </w:rPr>
        <w:t xml:space="preserve">зачислении </w:t>
      </w:r>
      <w:r w:rsidR="00976CDD">
        <w:rPr>
          <w:b/>
          <w:szCs w:val="28"/>
        </w:rPr>
        <w:t xml:space="preserve">из резерва </w:t>
      </w:r>
      <w:r w:rsidR="00A63A0A">
        <w:rPr>
          <w:b/>
          <w:szCs w:val="28"/>
        </w:rPr>
        <w:t xml:space="preserve">в составы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 xml:space="preserve">избирательных комиссий избирательных участков </w:t>
      </w:r>
      <w:r w:rsidR="00A63A0A" w:rsidRPr="00D220ED">
        <w:rPr>
          <w:b/>
          <w:color w:val="000000" w:themeColor="text1"/>
          <w:szCs w:val="28"/>
        </w:rPr>
        <w:t xml:space="preserve">№№ </w:t>
      </w:r>
      <w:r w:rsidR="00D220ED" w:rsidRPr="00D220ED">
        <w:rPr>
          <w:b/>
          <w:color w:val="000000" w:themeColor="text1"/>
          <w:szCs w:val="28"/>
        </w:rPr>
        <w:t xml:space="preserve">1447, </w:t>
      </w:r>
      <w:r w:rsidR="00C50B18" w:rsidRPr="00C50B18">
        <w:rPr>
          <w:b/>
          <w:szCs w:val="28"/>
        </w:rPr>
        <w:t>1454, 14</w:t>
      </w:r>
      <w:r w:rsidR="00906DC3">
        <w:rPr>
          <w:b/>
          <w:szCs w:val="28"/>
        </w:rPr>
        <w:t>63</w:t>
      </w:r>
      <w:r w:rsidR="00C50B18" w:rsidRPr="00C50B18">
        <w:rPr>
          <w:b/>
          <w:szCs w:val="28"/>
        </w:rPr>
        <w:t>, 14</w:t>
      </w:r>
      <w:r w:rsidR="00906DC3">
        <w:rPr>
          <w:b/>
          <w:szCs w:val="28"/>
        </w:rPr>
        <w:t>64, 2353</w:t>
      </w:r>
      <w:r w:rsidR="00673BDD">
        <w:rPr>
          <w:b/>
          <w:szCs w:val="28"/>
        </w:rPr>
        <w:t xml:space="preserve">, </w:t>
      </w:r>
      <w:r w:rsidR="00906DC3">
        <w:rPr>
          <w:b/>
          <w:szCs w:val="28"/>
        </w:rPr>
        <w:t>2354</w:t>
      </w:r>
      <w:r w:rsidR="00BA1ECF">
        <w:rPr>
          <w:b/>
          <w:szCs w:val="28"/>
        </w:rPr>
        <w:t>.</w:t>
      </w:r>
      <w:r w:rsidR="00C50B18" w:rsidRPr="00C50B18">
        <w:rPr>
          <w:b/>
          <w:szCs w:val="28"/>
        </w:rPr>
        <w:t xml:space="preserve"> </w:t>
      </w: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38BE9F6F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</w:t>
      </w:r>
      <w:bookmarkStart w:id="1" w:name="_GoBack"/>
      <w:bookmarkEnd w:id="1"/>
      <w:r w:rsidRPr="00121E2F">
        <w:rPr>
          <w:szCs w:val="28"/>
        </w:rPr>
        <w:t xml:space="preserve"> пп. «г» п. 25 </w:t>
      </w:r>
      <w:bookmarkStart w:id="2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2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56782AB1" w14:textId="409EB56E" w:rsidR="00370DC0" w:rsidRPr="008B2639" w:rsidRDefault="00144328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pacing w:val="-2"/>
          <w:szCs w:val="28"/>
        </w:rPr>
      </w:pPr>
      <w:r w:rsidRPr="00144328">
        <w:rPr>
          <w:szCs w:val="28"/>
        </w:rPr>
        <w:t>1.</w:t>
      </w:r>
      <w:r>
        <w:rPr>
          <w:szCs w:val="28"/>
        </w:rPr>
        <w:t xml:space="preserve"> </w:t>
      </w:r>
      <w:r w:rsidR="00C15BEB" w:rsidRPr="008B2639">
        <w:rPr>
          <w:szCs w:val="28"/>
        </w:rPr>
        <w:t>Назначить из резерва состав</w:t>
      </w:r>
      <w:r w:rsidR="00FB1F42" w:rsidRPr="008B2639">
        <w:rPr>
          <w:szCs w:val="28"/>
        </w:rPr>
        <w:t>ов</w:t>
      </w:r>
      <w:r w:rsidR="00C15BEB" w:rsidRPr="008B2639">
        <w:rPr>
          <w:szCs w:val="28"/>
        </w:rPr>
        <w:t xml:space="preserve"> </w:t>
      </w:r>
      <w:r w:rsidR="00C621D6" w:rsidRPr="008B2639">
        <w:rPr>
          <w:szCs w:val="28"/>
        </w:rPr>
        <w:t>участковых избирательных комиссий</w:t>
      </w:r>
      <w:r w:rsidR="00C621D6" w:rsidRPr="008B2639">
        <w:rPr>
          <w:spacing w:val="-2"/>
          <w:szCs w:val="28"/>
        </w:rPr>
        <w:t xml:space="preserve"> избирательных участков </w:t>
      </w:r>
      <w:r w:rsidR="00C15BEB" w:rsidRPr="008B2639">
        <w:rPr>
          <w:spacing w:val="-2"/>
          <w:szCs w:val="28"/>
        </w:rPr>
        <w:t xml:space="preserve">членом комиссии с правом решающего голоса в состав </w:t>
      </w:r>
      <w:r w:rsidR="00370DC0" w:rsidRPr="008B2639">
        <w:rPr>
          <w:spacing w:val="-2"/>
          <w:szCs w:val="28"/>
        </w:rPr>
        <w:t>участков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</w:t>
      </w:r>
      <w:r w:rsidR="00123838" w:rsidRPr="008B2639">
        <w:rPr>
          <w:spacing w:val="-2"/>
          <w:szCs w:val="28"/>
        </w:rPr>
        <w:t>избирательн</w:t>
      </w:r>
      <w:r w:rsidR="00C621D6" w:rsidRPr="008B2639">
        <w:rPr>
          <w:spacing w:val="-2"/>
          <w:szCs w:val="28"/>
        </w:rPr>
        <w:t>ых</w:t>
      </w:r>
      <w:r w:rsidR="00123838" w:rsidRPr="008B2639">
        <w:rPr>
          <w:spacing w:val="-2"/>
          <w:szCs w:val="28"/>
        </w:rPr>
        <w:t xml:space="preserve"> </w:t>
      </w:r>
      <w:r w:rsidR="00370DC0" w:rsidRPr="008B2639">
        <w:rPr>
          <w:spacing w:val="-2"/>
          <w:szCs w:val="28"/>
        </w:rPr>
        <w:t>комисси</w:t>
      </w:r>
      <w:r w:rsidR="00C621D6" w:rsidRPr="008B2639">
        <w:rPr>
          <w:spacing w:val="-2"/>
          <w:szCs w:val="28"/>
        </w:rPr>
        <w:t>й</w:t>
      </w:r>
      <w:r w:rsidR="00370DC0" w:rsidRPr="008B2639">
        <w:rPr>
          <w:spacing w:val="-2"/>
          <w:szCs w:val="28"/>
        </w:rPr>
        <w:t xml:space="preserve"> избирательн</w:t>
      </w:r>
      <w:r w:rsidR="00C621D6" w:rsidRPr="008B2639">
        <w:rPr>
          <w:spacing w:val="-2"/>
          <w:szCs w:val="28"/>
        </w:rPr>
        <w:t>ых</w:t>
      </w:r>
      <w:r w:rsidR="00370DC0" w:rsidRPr="008B2639">
        <w:rPr>
          <w:spacing w:val="-2"/>
          <w:szCs w:val="28"/>
        </w:rPr>
        <w:t xml:space="preserve"> участк</w:t>
      </w:r>
      <w:r w:rsidR="00C621D6" w:rsidRPr="008B2639">
        <w:rPr>
          <w:spacing w:val="-2"/>
          <w:szCs w:val="28"/>
        </w:rPr>
        <w:t>ов</w:t>
      </w:r>
      <w:r w:rsidR="00C15BEB" w:rsidRPr="008B2639">
        <w:rPr>
          <w:spacing w:val="-2"/>
          <w:szCs w:val="28"/>
        </w:rPr>
        <w:t xml:space="preserve"> </w:t>
      </w:r>
      <w:r w:rsidR="00C621D6" w:rsidRPr="008B2639">
        <w:rPr>
          <w:spacing w:val="-2"/>
          <w:szCs w:val="28"/>
        </w:rPr>
        <w:t>№№</w:t>
      </w:r>
      <w:r w:rsidR="00E434F5">
        <w:rPr>
          <w:spacing w:val="-2"/>
          <w:szCs w:val="28"/>
        </w:rPr>
        <w:t xml:space="preserve"> 1447,</w:t>
      </w:r>
      <w:r w:rsidR="00C621D6" w:rsidRPr="008B2639">
        <w:rPr>
          <w:spacing w:val="-2"/>
          <w:szCs w:val="28"/>
        </w:rPr>
        <w:t xml:space="preserve"> </w:t>
      </w:r>
      <w:r w:rsidR="00906DC3" w:rsidRPr="00906DC3">
        <w:rPr>
          <w:szCs w:val="28"/>
        </w:rPr>
        <w:t>1454, 1463, 1464, 2353, 2354</w:t>
      </w:r>
      <w:r w:rsidR="00C50B18" w:rsidRPr="00C50B18">
        <w:rPr>
          <w:szCs w:val="28"/>
        </w:rPr>
        <w:t xml:space="preserve"> </w:t>
      </w:r>
      <w:r w:rsidR="00E55B1D" w:rsidRPr="008B2639">
        <w:rPr>
          <w:spacing w:val="-2"/>
          <w:szCs w:val="28"/>
        </w:rPr>
        <w:t xml:space="preserve">лиц согласно приложению № </w:t>
      </w:r>
      <w:r w:rsidR="008C3895">
        <w:rPr>
          <w:spacing w:val="-2"/>
          <w:szCs w:val="28"/>
        </w:rPr>
        <w:t>1</w:t>
      </w:r>
      <w:r w:rsidR="00E55B1D" w:rsidRPr="008B2639">
        <w:rPr>
          <w:spacing w:val="-2"/>
          <w:szCs w:val="28"/>
        </w:rPr>
        <w:t xml:space="preserve"> к настоящему решению.</w:t>
      </w:r>
    </w:p>
    <w:p w14:paraId="323E3FC1" w14:textId="61CCF6D9" w:rsidR="008E3EAE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8E3EAE">
        <w:rPr>
          <w:szCs w:val="28"/>
        </w:rPr>
        <w:t>. Исключить из</w:t>
      </w:r>
      <w:r w:rsidR="008E3EAE" w:rsidRPr="008E3EAE">
        <w:rPr>
          <w:szCs w:val="28"/>
        </w:rPr>
        <w:t xml:space="preserve"> </w:t>
      </w:r>
      <w:r w:rsidR="008E3EAE">
        <w:rPr>
          <w:szCs w:val="28"/>
        </w:rPr>
        <w:t xml:space="preserve">резерва </w:t>
      </w:r>
      <w:r w:rsidR="00FB1F42">
        <w:rPr>
          <w:szCs w:val="28"/>
        </w:rPr>
        <w:t>состав</w:t>
      </w:r>
      <w:r w:rsidR="00803CDD">
        <w:rPr>
          <w:szCs w:val="28"/>
        </w:rPr>
        <w:t>ов</w:t>
      </w:r>
      <w:r w:rsidR="00FB1F42" w:rsidRPr="00C13F5F">
        <w:rPr>
          <w:szCs w:val="28"/>
        </w:rPr>
        <w:t xml:space="preserve"> </w:t>
      </w:r>
      <w:r w:rsidR="00FB1F42" w:rsidRPr="00144328">
        <w:rPr>
          <w:szCs w:val="28"/>
        </w:rPr>
        <w:t>участков</w:t>
      </w:r>
      <w:r w:rsidR="00803CDD">
        <w:rPr>
          <w:szCs w:val="28"/>
        </w:rPr>
        <w:t>ых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>избирательн</w:t>
      </w:r>
      <w:r w:rsidR="00803CDD">
        <w:rPr>
          <w:szCs w:val="28"/>
        </w:rPr>
        <w:t>ых</w:t>
      </w:r>
      <w:r w:rsidR="00FB1F42">
        <w:rPr>
          <w:szCs w:val="28"/>
        </w:rPr>
        <w:t xml:space="preserve"> </w:t>
      </w:r>
      <w:r w:rsidR="00FB1F42" w:rsidRPr="00144328">
        <w:rPr>
          <w:szCs w:val="28"/>
        </w:rPr>
        <w:t>комисси</w:t>
      </w:r>
      <w:r w:rsidR="00803CDD">
        <w:rPr>
          <w:szCs w:val="28"/>
        </w:rPr>
        <w:t>й</w:t>
      </w:r>
      <w:r w:rsidR="00FB1F42" w:rsidRPr="00144328">
        <w:rPr>
          <w:szCs w:val="28"/>
        </w:rPr>
        <w:t xml:space="preserve"> </w:t>
      </w:r>
      <w:r w:rsidR="00FB1F42">
        <w:rPr>
          <w:szCs w:val="28"/>
        </w:rPr>
        <w:t>избирательн</w:t>
      </w:r>
      <w:r w:rsidR="00803CDD">
        <w:rPr>
          <w:szCs w:val="28"/>
        </w:rPr>
        <w:t>ых</w:t>
      </w:r>
      <w:r w:rsidR="00BA1ECF">
        <w:rPr>
          <w:szCs w:val="28"/>
        </w:rPr>
        <w:t xml:space="preserve"> участк</w:t>
      </w:r>
      <w:r w:rsidR="00803CDD">
        <w:rPr>
          <w:szCs w:val="28"/>
        </w:rPr>
        <w:t>ов</w:t>
      </w:r>
      <w:r w:rsidR="00FB1F42">
        <w:rPr>
          <w:szCs w:val="28"/>
        </w:rPr>
        <w:t xml:space="preserve"> </w:t>
      </w:r>
      <w:r w:rsidR="00E55B1D">
        <w:rPr>
          <w:szCs w:val="28"/>
        </w:rPr>
        <w:t>лиц, назначенных в состав</w:t>
      </w:r>
      <w:r w:rsidR="00FB1F42">
        <w:rPr>
          <w:szCs w:val="28"/>
        </w:rPr>
        <w:t>ы</w:t>
      </w:r>
      <w:r w:rsidR="00E55B1D">
        <w:rPr>
          <w:szCs w:val="28"/>
        </w:rPr>
        <w:t xml:space="preserve"> участков</w:t>
      </w:r>
      <w:r w:rsidR="00FB1F42">
        <w:rPr>
          <w:szCs w:val="28"/>
        </w:rPr>
        <w:t>ых</w:t>
      </w:r>
      <w:r w:rsidR="00E55B1D">
        <w:rPr>
          <w:szCs w:val="28"/>
        </w:rPr>
        <w:t xml:space="preserve"> </w:t>
      </w:r>
      <w:r w:rsidR="00123838" w:rsidRPr="00123838">
        <w:rPr>
          <w:spacing w:val="-1"/>
          <w:szCs w:val="28"/>
        </w:rPr>
        <w:t>избирательн</w:t>
      </w:r>
      <w:r w:rsidR="00FB1F42">
        <w:rPr>
          <w:spacing w:val="-1"/>
          <w:szCs w:val="28"/>
        </w:rPr>
        <w:t>ых</w:t>
      </w:r>
      <w:r w:rsidR="00123838" w:rsidRPr="00123838">
        <w:rPr>
          <w:spacing w:val="-1"/>
          <w:szCs w:val="28"/>
        </w:rPr>
        <w:t xml:space="preserve"> </w:t>
      </w:r>
      <w:r w:rsidR="00E55B1D" w:rsidRPr="00123838">
        <w:rPr>
          <w:spacing w:val="-1"/>
          <w:szCs w:val="28"/>
        </w:rPr>
        <w:t>комисси</w:t>
      </w:r>
      <w:r w:rsidR="00FB1F42">
        <w:rPr>
          <w:spacing w:val="-1"/>
          <w:szCs w:val="28"/>
        </w:rPr>
        <w:t>й</w:t>
      </w:r>
      <w:r w:rsidR="00E55B1D" w:rsidRPr="00123838">
        <w:rPr>
          <w:spacing w:val="-1"/>
          <w:szCs w:val="28"/>
        </w:rPr>
        <w:t xml:space="preserve"> избирательн</w:t>
      </w:r>
      <w:r w:rsidR="00FB1F42">
        <w:rPr>
          <w:spacing w:val="-1"/>
          <w:szCs w:val="28"/>
        </w:rPr>
        <w:t>ых</w:t>
      </w:r>
      <w:r w:rsidR="00E55B1D" w:rsidRPr="00123838">
        <w:rPr>
          <w:spacing w:val="-1"/>
          <w:szCs w:val="28"/>
        </w:rPr>
        <w:t xml:space="preserve"> участк</w:t>
      </w:r>
      <w:r w:rsidR="00FB1F42">
        <w:rPr>
          <w:spacing w:val="-1"/>
          <w:szCs w:val="28"/>
        </w:rPr>
        <w:t>ов</w:t>
      </w:r>
      <w:r w:rsidR="00E55B1D" w:rsidRPr="00123838">
        <w:rPr>
          <w:spacing w:val="-1"/>
          <w:szCs w:val="28"/>
        </w:rPr>
        <w:t xml:space="preserve"> </w:t>
      </w:r>
      <w:r w:rsidR="00FB1F42" w:rsidRPr="0017513C">
        <w:rPr>
          <w:szCs w:val="28"/>
        </w:rPr>
        <w:t xml:space="preserve">№№ </w:t>
      </w:r>
      <w:r w:rsidR="00D220ED">
        <w:rPr>
          <w:szCs w:val="28"/>
        </w:rPr>
        <w:t>1</w:t>
      </w:r>
      <w:r w:rsidR="002529D3">
        <w:rPr>
          <w:szCs w:val="28"/>
        </w:rPr>
        <w:t>4</w:t>
      </w:r>
      <w:r w:rsidR="00D220ED">
        <w:rPr>
          <w:szCs w:val="28"/>
        </w:rPr>
        <w:t xml:space="preserve">48, </w:t>
      </w:r>
      <w:r w:rsidR="00BA1ECF" w:rsidRPr="00BA1ECF">
        <w:rPr>
          <w:szCs w:val="28"/>
        </w:rPr>
        <w:t>14</w:t>
      </w:r>
      <w:r w:rsidR="00906DC3">
        <w:rPr>
          <w:szCs w:val="28"/>
        </w:rPr>
        <w:t>54</w:t>
      </w:r>
      <w:r w:rsidR="00BA1ECF" w:rsidRPr="00BA1ECF">
        <w:rPr>
          <w:szCs w:val="28"/>
        </w:rPr>
        <w:t xml:space="preserve">, </w:t>
      </w:r>
      <w:r w:rsidR="00906DC3">
        <w:rPr>
          <w:szCs w:val="28"/>
        </w:rPr>
        <w:t>1464</w:t>
      </w:r>
      <w:r w:rsidR="00BA1ECF">
        <w:rPr>
          <w:szCs w:val="28"/>
        </w:rPr>
        <w:t xml:space="preserve"> </w:t>
      </w:r>
      <w:r w:rsidR="00E55B1D" w:rsidRPr="00123838">
        <w:rPr>
          <w:spacing w:val="-1"/>
          <w:szCs w:val="28"/>
        </w:rPr>
        <w:t>согласно приложению</w:t>
      </w:r>
      <w:r w:rsidR="00E55B1D">
        <w:rPr>
          <w:szCs w:val="28"/>
        </w:rPr>
        <w:t xml:space="preserve"> № </w:t>
      </w:r>
      <w:r w:rsidR="00AE6113">
        <w:rPr>
          <w:szCs w:val="28"/>
        </w:rPr>
        <w:t>2</w:t>
      </w:r>
      <w:r w:rsidR="00E55B1D">
        <w:rPr>
          <w:szCs w:val="28"/>
        </w:rPr>
        <w:t xml:space="preserve"> к настоящему решению.</w:t>
      </w:r>
    </w:p>
    <w:p w14:paraId="5ED2C878" w14:textId="1038305C" w:rsidR="00C15BEB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685415C7" w:rsidR="00C15BEB" w:rsidRDefault="008C3895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427C6EC4" w14:textId="77777777" w:rsidR="00C01CFD" w:rsidRPr="00483477" w:rsidRDefault="00C01CFD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</w:p>
    <w:p w14:paraId="52803836" w14:textId="7BDE7223" w:rsidR="00C15BEB" w:rsidRPr="00C90B73" w:rsidRDefault="008C3895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5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78F6F713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A43357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0249DBC8" w:rsidR="009A4EAA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p w14:paraId="66814206" w14:textId="77777777" w:rsidR="009A4EAA" w:rsidRDefault="009A4EAA">
      <w:pPr>
        <w:jc w:val="left"/>
        <w:rPr>
          <w:szCs w:val="28"/>
        </w:rPr>
      </w:pPr>
      <w:r>
        <w:rPr>
          <w:szCs w:val="28"/>
        </w:rPr>
        <w:br w:type="page"/>
      </w:r>
    </w:p>
    <w:p w14:paraId="302B2BA4" w14:textId="62612E2F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1</w:t>
      </w:r>
    </w:p>
    <w:p w14:paraId="0335FD6F" w14:textId="77777777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49485068" w14:textId="0A6A7A69" w:rsidR="009A4EAA" w:rsidRPr="00083847" w:rsidRDefault="009A4EAA" w:rsidP="009A4EAA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 w:rsidR="00A77CA9">
        <w:rPr>
          <w:sz w:val="24"/>
        </w:rPr>
        <w:t>2</w:t>
      </w:r>
      <w:r w:rsidR="00906DC3">
        <w:rPr>
          <w:sz w:val="24"/>
        </w:rPr>
        <w:t>7</w:t>
      </w:r>
      <w:r w:rsidRPr="00083847">
        <w:rPr>
          <w:sz w:val="24"/>
        </w:rPr>
        <w:t xml:space="preserve"> </w:t>
      </w:r>
      <w:r w:rsidR="00BA1ECF">
        <w:rPr>
          <w:sz w:val="24"/>
        </w:rPr>
        <w:t>апреля</w:t>
      </w:r>
      <w:r w:rsidRPr="00083847">
        <w:rPr>
          <w:sz w:val="24"/>
        </w:rPr>
        <w:t xml:space="preserve"> 202</w:t>
      </w:r>
      <w:r w:rsidR="00BA1ECF">
        <w:rPr>
          <w:sz w:val="24"/>
        </w:rPr>
        <w:t>6</w:t>
      </w:r>
      <w:r w:rsidRPr="00083847">
        <w:rPr>
          <w:sz w:val="24"/>
        </w:rPr>
        <w:t xml:space="preserve"> года № </w:t>
      </w:r>
      <w:r w:rsidR="00906DC3">
        <w:rPr>
          <w:sz w:val="24"/>
        </w:rPr>
        <w:t>9-4</w:t>
      </w:r>
    </w:p>
    <w:p w14:paraId="764191C1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p w14:paraId="4C818024" w14:textId="77777777" w:rsidR="009A4EAA" w:rsidRPr="00E434F5" w:rsidRDefault="009A4EAA" w:rsidP="009A4EAA">
      <w:pPr>
        <w:autoSpaceDE w:val="0"/>
        <w:autoSpaceDN w:val="0"/>
        <w:adjustRightInd w:val="0"/>
        <w:rPr>
          <w:b/>
          <w:szCs w:val="28"/>
        </w:rPr>
      </w:pPr>
      <w:r w:rsidRPr="00E434F5">
        <w:rPr>
          <w:b/>
          <w:szCs w:val="28"/>
        </w:rPr>
        <w:t xml:space="preserve">Список членов участковых избирательных комиссий избирательных участков с правом решающего голоса, назначенных из резерва составов </w:t>
      </w:r>
    </w:p>
    <w:p w14:paraId="1F1DB5A1" w14:textId="77777777" w:rsidR="009A4EAA" w:rsidRPr="00E434F5" w:rsidRDefault="009A4EAA" w:rsidP="009A4EAA">
      <w:pPr>
        <w:autoSpaceDE w:val="0"/>
        <w:autoSpaceDN w:val="0"/>
        <w:adjustRightInd w:val="0"/>
        <w:rPr>
          <w:b/>
          <w:szCs w:val="28"/>
        </w:rPr>
      </w:pPr>
      <w:r w:rsidRPr="00E434F5">
        <w:rPr>
          <w:b/>
          <w:szCs w:val="28"/>
        </w:rPr>
        <w:t>участковых избирательных комиссий</w:t>
      </w:r>
      <w:r w:rsidRPr="00E434F5">
        <w:rPr>
          <w:b/>
        </w:rPr>
        <w:t xml:space="preserve"> </w:t>
      </w:r>
      <w:r w:rsidRPr="00E434F5">
        <w:rPr>
          <w:b/>
          <w:szCs w:val="28"/>
        </w:rPr>
        <w:t>избирательных участков,</w:t>
      </w:r>
    </w:p>
    <w:p w14:paraId="51CD9F14" w14:textId="48C08525" w:rsidR="009A4EAA" w:rsidRPr="00E434F5" w:rsidRDefault="009A4EAA" w:rsidP="009A4EAA">
      <w:pPr>
        <w:autoSpaceDE w:val="0"/>
        <w:autoSpaceDN w:val="0"/>
        <w:adjustRightInd w:val="0"/>
        <w:rPr>
          <w:b/>
          <w:szCs w:val="28"/>
        </w:rPr>
      </w:pPr>
      <w:r w:rsidRPr="00E434F5">
        <w:rPr>
          <w:b/>
          <w:szCs w:val="28"/>
        </w:rPr>
        <w:t xml:space="preserve">с последующим исключением из резерва </w:t>
      </w:r>
    </w:p>
    <w:p w14:paraId="1CC0B1A3" w14:textId="77777777" w:rsidR="009A4EAA" w:rsidRPr="00083847" w:rsidRDefault="009A4EAA" w:rsidP="009A4EAA">
      <w:pPr>
        <w:autoSpaceDE w:val="0"/>
        <w:autoSpaceDN w:val="0"/>
        <w:adjustRightInd w:val="0"/>
        <w:rPr>
          <w:szCs w:val="28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9A4EAA" w:rsidRPr="00866F21" w14:paraId="26168386" w14:textId="77777777" w:rsidTr="00333304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E1D6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D05F" w14:textId="77777777" w:rsidR="009A4EAA" w:rsidRPr="00866F21" w:rsidRDefault="009A4EAA" w:rsidP="00D55F5B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8921" w14:textId="77777777" w:rsidR="009A4EAA" w:rsidRPr="009902A7" w:rsidRDefault="009A4EAA" w:rsidP="00D55F5B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C958ECD" w14:textId="77777777" w:rsidR="009A4EAA" w:rsidRPr="009902A7" w:rsidRDefault="009A4EAA" w:rsidP="00D55F5B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892" w14:textId="77777777" w:rsidR="009A4EAA" w:rsidRPr="00866F21" w:rsidRDefault="009A4EAA" w:rsidP="00D55F5B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E434F5" w:rsidRPr="009902A7" w14:paraId="2EBB26A3" w14:textId="77777777" w:rsidTr="00CB6FAE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C4C9" w14:textId="0F2FD9FD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38FF" w14:textId="48AA19C6" w:rsidR="00E434F5" w:rsidRPr="00AE6113" w:rsidRDefault="00E434F5" w:rsidP="00E434F5">
            <w:pPr>
              <w:rPr>
                <w:sz w:val="24"/>
              </w:rPr>
            </w:pPr>
            <w:r w:rsidRPr="00060C97">
              <w:rPr>
                <w:bCs/>
                <w:color w:val="000000"/>
                <w:sz w:val="24"/>
              </w:rPr>
              <w:t>Кудряшова Анна Алексеевна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5370B7" w14:textId="40AB98AC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13C4" w14:textId="31305274" w:rsidR="00E434F5" w:rsidRPr="00AE6113" w:rsidRDefault="00E434F5" w:rsidP="00E434F5">
            <w:pPr>
              <w:rPr>
                <w:sz w:val="24"/>
              </w:rPr>
            </w:pPr>
            <w:r>
              <w:rPr>
                <w:sz w:val="24"/>
              </w:rPr>
              <w:t>1447</w:t>
            </w:r>
          </w:p>
        </w:tc>
      </w:tr>
      <w:tr w:rsidR="00E434F5" w:rsidRPr="009902A7" w14:paraId="01C1B2F6" w14:textId="77777777" w:rsidTr="0038011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0C49" w14:textId="7D2DFD16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2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3AE4" w14:textId="152381A5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Каузанкин Михаил Дмитриевич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A05AA" w14:textId="0E315609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1F1F1F"/>
                <w:sz w:val="24"/>
              </w:rPr>
              <w:t>собрание избирателей по месту учебы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ED26" w14:textId="15BE4880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1454</w:t>
            </w:r>
          </w:p>
        </w:tc>
      </w:tr>
      <w:tr w:rsidR="00E434F5" w:rsidRPr="009902A7" w14:paraId="29556610" w14:textId="77777777" w:rsidTr="0038011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354B" w14:textId="447E20BE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8BB8" w14:textId="3FF016F0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Новикова Мария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54B3A3" w14:textId="78ACD71E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4AFB" w14:textId="19C58340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1464</w:t>
            </w:r>
          </w:p>
        </w:tc>
      </w:tr>
      <w:tr w:rsidR="00E434F5" w:rsidRPr="009902A7" w14:paraId="0C554149" w14:textId="77777777" w:rsidTr="00AF42CC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3659" w14:textId="22D8C77D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4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D98F" w14:textId="4948F0B6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Сердюк Евгений Игоревич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52C00" w14:textId="0E475461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8CD" w14:textId="617CD40B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1464</w:t>
            </w:r>
          </w:p>
        </w:tc>
      </w:tr>
      <w:tr w:rsidR="00E434F5" w:rsidRPr="009902A7" w14:paraId="1E9BFF5E" w14:textId="77777777" w:rsidTr="00AF42CC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34B5" w14:textId="4792E9E8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D85" w14:textId="514A8097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Ковалева Екатерина Витальевна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F0205" w14:textId="3233F8E6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753" w14:textId="61911E11" w:rsidR="00E434F5" w:rsidRPr="00AE6113" w:rsidRDefault="00E434F5" w:rsidP="00E434F5">
            <w:pPr>
              <w:rPr>
                <w:sz w:val="24"/>
              </w:rPr>
            </w:pPr>
            <w:r>
              <w:rPr>
                <w:sz w:val="24"/>
              </w:rPr>
              <w:t>2354</w:t>
            </w:r>
          </w:p>
        </w:tc>
      </w:tr>
      <w:tr w:rsidR="00E434F5" w:rsidRPr="009902A7" w14:paraId="42BBD415" w14:textId="77777777" w:rsidTr="00AF42CC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07F" w14:textId="0D6EC9E5" w:rsidR="00E434F5" w:rsidRPr="00AE6113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F75E" w14:textId="0EE05371" w:rsidR="00E434F5" w:rsidRDefault="00E434F5" w:rsidP="00E434F5">
            <w:pPr>
              <w:rPr>
                <w:color w:val="000000"/>
                <w:sz w:val="22"/>
                <w:szCs w:val="22"/>
                <w:lang w:val="en-US"/>
              </w:rPr>
            </w:pPr>
            <w:r w:rsidRPr="00A94837">
              <w:rPr>
                <w:sz w:val="24"/>
              </w:rPr>
              <w:t>Иванова Елена Евгеньевна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8CC2F" w14:textId="4EEDDF41" w:rsidR="00E434F5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E44B" w14:textId="2652520F" w:rsidR="00E434F5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2353</w:t>
            </w:r>
          </w:p>
        </w:tc>
      </w:tr>
      <w:tr w:rsidR="00E434F5" w:rsidRPr="009902A7" w14:paraId="6B583FBC" w14:textId="77777777" w:rsidTr="008F7A7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E537" w14:textId="6E440FBC" w:rsidR="00E434F5" w:rsidRPr="00AE6113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3424" w14:textId="169AAC37" w:rsidR="00E434F5" w:rsidRDefault="00E434F5" w:rsidP="00E434F5">
            <w:pPr>
              <w:rPr>
                <w:color w:val="000000"/>
                <w:sz w:val="22"/>
                <w:szCs w:val="22"/>
                <w:lang w:val="en-US"/>
              </w:rPr>
            </w:pPr>
            <w:r w:rsidRPr="00A94837">
              <w:rPr>
                <w:sz w:val="24"/>
              </w:rPr>
              <w:t>Яковлев Глеб Олегович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315A8" w14:textId="46CD672A" w:rsidR="00E434F5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9EF" w14:textId="7C0ED2A9" w:rsidR="00E434F5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1463</w:t>
            </w:r>
          </w:p>
        </w:tc>
      </w:tr>
      <w:tr w:rsidR="00E434F5" w:rsidRPr="009902A7" w14:paraId="559F72A8" w14:textId="77777777" w:rsidTr="008F7A7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769C" w14:textId="441C8C51" w:rsidR="00E434F5" w:rsidRPr="00AE6113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0E53" w14:textId="50FB7E0A" w:rsidR="00E434F5" w:rsidRPr="00154261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sz w:val="24"/>
              </w:rPr>
              <w:t>Чибинев Виталий Вячеславович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73CD9" w14:textId="5B1F1FEC" w:rsidR="00E434F5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419A" w14:textId="509C7F3D" w:rsidR="00E434F5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1463</w:t>
            </w:r>
          </w:p>
        </w:tc>
      </w:tr>
      <w:tr w:rsidR="00E434F5" w:rsidRPr="009902A7" w14:paraId="270895C0" w14:textId="77777777" w:rsidTr="008F7A76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A631" w14:textId="163FE45B" w:rsidR="00E434F5" w:rsidRPr="00AE6113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7E24" w14:textId="541875DA" w:rsidR="00E434F5" w:rsidRPr="00154261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sz w:val="24"/>
              </w:rPr>
              <w:t>Бельский Игорь Юрьевич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70AD6" w14:textId="496E1339" w:rsidR="00E434F5" w:rsidRPr="00154261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92D4" w14:textId="64B3E642" w:rsidR="00E434F5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1463</w:t>
            </w:r>
          </w:p>
        </w:tc>
      </w:tr>
    </w:tbl>
    <w:p w14:paraId="17ED3653" w14:textId="0FC0D8CD" w:rsidR="002060BC" w:rsidRDefault="002060BC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449E140" w14:textId="77777777" w:rsidR="002060BC" w:rsidRDefault="002060BC">
      <w:pPr>
        <w:jc w:val="left"/>
        <w:rPr>
          <w:szCs w:val="28"/>
        </w:rPr>
      </w:pPr>
      <w:r>
        <w:rPr>
          <w:szCs w:val="28"/>
        </w:rPr>
        <w:br w:type="page"/>
      </w:r>
    </w:p>
    <w:p w14:paraId="792CB794" w14:textId="7889CE4C" w:rsidR="002060BC" w:rsidRPr="00083847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lastRenderedPageBreak/>
        <w:t xml:space="preserve">Приложение № </w:t>
      </w:r>
      <w:r>
        <w:rPr>
          <w:sz w:val="24"/>
        </w:rPr>
        <w:t>2</w:t>
      </w:r>
    </w:p>
    <w:p w14:paraId="438BB43F" w14:textId="77777777" w:rsidR="002060BC" w:rsidRPr="00083847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к решению Территориальной избирательной комиссии №</w:t>
      </w:r>
      <w:r w:rsidRPr="00083847">
        <w:rPr>
          <w:sz w:val="8"/>
          <w:szCs w:val="8"/>
          <w:lang w:val="en-US"/>
        </w:rPr>
        <w:t> </w:t>
      </w:r>
      <w:r w:rsidRPr="00083847">
        <w:rPr>
          <w:sz w:val="24"/>
        </w:rPr>
        <w:t>50</w:t>
      </w:r>
    </w:p>
    <w:p w14:paraId="26DAF0B2" w14:textId="5815E19A" w:rsidR="00BA1ECF" w:rsidRPr="00083847" w:rsidRDefault="00BA1ECF" w:rsidP="00BA1ECF">
      <w:pPr>
        <w:autoSpaceDE w:val="0"/>
        <w:autoSpaceDN w:val="0"/>
        <w:adjustRightInd w:val="0"/>
        <w:ind w:left="5387"/>
        <w:rPr>
          <w:sz w:val="24"/>
        </w:rPr>
      </w:pPr>
      <w:r w:rsidRPr="00083847">
        <w:rPr>
          <w:sz w:val="24"/>
        </w:rPr>
        <w:t>от</w:t>
      </w:r>
      <w:r w:rsidRPr="00083847">
        <w:rPr>
          <w:sz w:val="24"/>
          <w:lang w:val="en-US"/>
        </w:rPr>
        <w:t> </w:t>
      </w:r>
      <w:r>
        <w:rPr>
          <w:sz w:val="24"/>
        </w:rPr>
        <w:t>2</w:t>
      </w:r>
      <w:r w:rsidR="00906DC3">
        <w:rPr>
          <w:sz w:val="24"/>
        </w:rPr>
        <w:t>7</w:t>
      </w:r>
      <w:r w:rsidRPr="00083847">
        <w:rPr>
          <w:sz w:val="24"/>
        </w:rPr>
        <w:t xml:space="preserve"> </w:t>
      </w:r>
      <w:r>
        <w:rPr>
          <w:sz w:val="24"/>
        </w:rPr>
        <w:t>апреля</w:t>
      </w:r>
      <w:r w:rsidRPr="00083847">
        <w:rPr>
          <w:sz w:val="24"/>
        </w:rPr>
        <w:t xml:space="preserve"> 202</w:t>
      </w:r>
      <w:r>
        <w:rPr>
          <w:sz w:val="24"/>
        </w:rPr>
        <w:t>6</w:t>
      </w:r>
      <w:r w:rsidRPr="00083847">
        <w:rPr>
          <w:sz w:val="24"/>
        </w:rPr>
        <w:t xml:space="preserve"> года № </w:t>
      </w:r>
      <w:r w:rsidR="00906DC3">
        <w:rPr>
          <w:sz w:val="24"/>
        </w:rPr>
        <w:t>9-4</w:t>
      </w:r>
    </w:p>
    <w:p w14:paraId="09B5C9CA" w14:textId="15A47985" w:rsidR="002060BC" w:rsidRDefault="002060BC" w:rsidP="002060BC">
      <w:pPr>
        <w:autoSpaceDE w:val="0"/>
        <w:autoSpaceDN w:val="0"/>
        <w:adjustRightInd w:val="0"/>
        <w:ind w:left="5387"/>
        <w:rPr>
          <w:sz w:val="24"/>
        </w:rPr>
      </w:pPr>
    </w:p>
    <w:p w14:paraId="61D68DF3" w14:textId="59888FB6" w:rsidR="008516E9" w:rsidRPr="008516E9" w:rsidRDefault="008516E9" w:rsidP="008516E9">
      <w:pPr>
        <w:autoSpaceDE w:val="0"/>
        <w:autoSpaceDN w:val="0"/>
        <w:adjustRightInd w:val="0"/>
        <w:rPr>
          <w:b/>
          <w:sz w:val="24"/>
        </w:rPr>
      </w:pPr>
      <w:r>
        <w:rPr>
          <w:b/>
          <w:szCs w:val="28"/>
        </w:rPr>
        <w:t xml:space="preserve">Список лиц исключаемых </w:t>
      </w:r>
      <w:r w:rsidRPr="008516E9">
        <w:rPr>
          <w:b/>
          <w:szCs w:val="28"/>
        </w:rPr>
        <w:t xml:space="preserve">из резерва составов участковых избирательных комиссий избирательных участков, назначенных в составы участковых </w:t>
      </w:r>
      <w:r w:rsidRPr="008516E9">
        <w:rPr>
          <w:b/>
          <w:spacing w:val="-1"/>
          <w:szCs w:val="28"/>
        </w:rPr>
        <w:t xml:space="preserve">избирательных комиссий избирательных участков </w:t>
      </w:r>
    </w:p>
    <w:p w14:paraId="26DC310B" w14:textId="77777777" w:rsidR="002060BC" w:rsidRPr="00083847" w:rsidRDefault="002060BC" w:rsidP="008516E9">
      <w:pPr>
        <w:autoSpaceDE w:val="0"/>
        <w:autoSpaceDN w:val="0"/>
        <w:adjustRightInd w:val="0"/>
        <w:ind w:left="-284"/>
        <w:rPr>
          <w:sz w:val="24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7"/>
        <w:gridCol w:w="2619"/>
        <w:gridCol w:w="4917"/>
        <w:gridCol w:w="1276"/>
      </w:tblGrid>
      <w:tr w:rsidR="002060BC" w:rsidRPr="00866F21" w14:paraId="3A09661E" w14:textId="77777777" w:rsidTr="00825642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DFB3" w14:textId="77777777" w:rsidR="002060BC" w:rsidRPr="00866F21" w:rsidRDefault="002060BC" w:rsidP="00825642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№ п</w:t>
            </w:r>
            <w:r w:rsidRPr="00866F21">
              <w:rPr>
                <w:sz w:val="24"/>
                <w:lang w:val="en-US"/>
              </w:rPr>
              <w:t>/</w:t>
            </w:r>
            <w:r w:rsidRPr="00866F21">
              <w:rPr>
                <w:sz w:val="24"/>
              </w:rPr>
              <w:t>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B663" w14:textId="77777777" w:rsidR="002060BC" w:rsidRPr="00866F21" w:rsidRDefault="002060BC" w:rsidP="00825642">
            <w:pPr>
              <w:rPr>
                <w:sz w:val="24"/>
                <w:lang w:eastAsia="en-US"/>
              </w:rPr>
            </w:pPr>
            <w:r w:rsidRPr="00866F21">
              <w:rPr>
                <w:sz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BE12" w14:textId="77777777" w:rsidR="002060BC" w:rsidRPr="009902A7" w:rsidRDefault="002060BC" w:rsidP="00825642">
            <w:pPr>
              <w:rPr>
                <w:sz w:val="22"/>
                <w:szCs w:val="22"/>
              </w:rPr>
            </w:pPr>
            <w:r w:rsidRPr="009902A7">
              <w:rPr>
                <w:sz w:val="22"/>
                <w:szCs w:val="22"/>
              </w:rPr>
              <w:t xml:space="preserve">Субъект предложения кандидатуры </w:t>
            </w:r>
          </w:p>
          <w:p w14:paraId="72EF84AA" w14:textId="77777777" w:rsidR="002060BC" w:rsidRPr="009902A7" w:rsidRDefault="002060BC" w:rsidP="00825642">
            <w:pPr>
              <w:rPr>
                <w:sz w:val="22"/>
                <w:szCs w:val="22"/>
                <w:lang w:eastAsia="en-US"/>
              </w:rPr>
            </w:pPr>
            <w:r w:rsidRPr="009902A7">
              <w:rPr>
                <w:sz w:val="22"/>
                <w:szCs w:val="22"/>
              </w:rPr>
              <w:t>в состав (резерв состава) участковой избирательной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C93" w14:textId="77777777" w:rsidR="002060BC" w:rsidRPr="00866F21" w:rsidRDefault="002060BC" w:rsidP="00825642">
            <w:pPr>
              <w:rPr>
                <w:sz w:val="24"/>
              </w:rPr>
            </w:pPr>
            <w:r w:rsidRPr="00866F21">
              <w:rPr>
                <w:sz w:val="24"/>
              </w:rPr>
              <w:t>№ УИК</w:t>
            </w:r>
          </w:p>
        </w:tc>
      </w:tr>
      <w:tr w:rsidR="00E434F5" w:rsidRPr="009902A7" w14:paraId="0F74C458" w14:textId="77777777" w:rsidTr="0077713A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6A43" w14:textId="77777777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4C42" w14:textId="0D999802" w:rsidR="00E434F5" w:rsidRPr="00AE6113" w:rsidRDefault="00E434F5" w:rsidP="00E434F5">
            <w:pPr>
              <w:rPr>
                <w:sz w:val="24"/>
              </w:rPr>
            </w:pPr>
            <w:r w:rsidRPr="00060C97">
              <w:rPr>
                <w:bCs/>
                <w:color w:val="000000"/>
                <w:sz w:val="24"/>
              </w:rPr>
              <w:t>Кудряшова Анна Алексеевна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3122" w14:textId="5869314F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ED2" w14:textId="4EFB4D3C" w:rsidR="00E434F5" w:rsidRPr="00AE6113" w:rsidRDefault="00E434F5" w:rsidP="00E434F5">
            <w:pPr>
              <w:rPr>
                <w:sz w:val="24"/>
              </w:rPr>
            </w:pPr>
            <w:r>
              <w:rPr>
                <w:sz w:val="24"/>
              </w:rPr>
              <w:t>1448</w:t>
            </w:r>
          </w:p>
        </w:tc>
      </w:tr>
      <w:tr w:rsidR="00E434F5" w:rsidRPr="009902A7" w14:paraId="116EF00C" w14:textId="77777777" w:rsidTr="004C5F7C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26BC" w14:textId="77777777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2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A7B4" w14:textId="044F9508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Каузанкин Михаил Дмитриевич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58114" w14:textId="7C150668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1F1F1F"/>
                <w:sz w:val="24"/>
              </w:rPr>
              <w:t>собрание избирателей по месту учебы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A31" w14:textId="4DA3ADF4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1454</w:t>
            </w:r>
          </w:p>
        </w:tc>
      </w:tr>
      <w:tr w:rsidR="00E434F5" w:rsidRPr="009902A7" w14:paraId="264B6853" w14:textId="77777777" w:rsidTr="004C5F7C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B275" w14:textId="77777777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11E3" w14:textId="1B555251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Новикова Мария Владимировна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D1412" w14:textId="3343BDC0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1E0" w14:textId="48D33DCD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1464</w:t>
            </w:r>
          </w:p>
        </w:tc>
      </w:tr>
      <w:tr w:rsidR="00E434F5" w:rsidRPr="009902A7" w14:paraId="602934CF" w14:textId="77777777" w:rsidTr="004E65FD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0BD9" w14:textId="77777777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4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98E" w14:textId="6AF6AD26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Сердюк Евгений Игоревич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D4846" w14:textId="145D762E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4F0" w14:textId="608B816D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1464</w:t>
            </w:r>
          </w:p>
        </w:tc>
      </w:tr>
      <w:tr w:rsidR="00E434F5" w:rsidRPr="009902A7" w14:paraId="6BD969C1" w14:textId="77777777" w:rsidTr="004E65FD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C254" w14:textId="77777777" w:rsidR="00E434F5" w:rsidRPr="00AE6113" w:rsidRDefault="00E434F5" w:rsidP="00E434F5">
            <w:pPr>
              <w:rPr>
                <w:sz w:val="24"/>
              </w:rPr>
            </w:pPr>
            <w:r w:rsidRPr="00AE6113">
              <w:rPr>
                <w:color w:val="000000"/>
                <w:sz w:val="24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D97F" w14:textId="4E1226DF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sz w:val="24"/>
              </w:rPr>
              <w:t>Ковалева Екатерина Витальевна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6B3D3" w14:textId="296A0A50" w:rsidR="00E434F5" w:rsidRPr="00AE6113" w:rsidRDefault="00E434F5" w:rsidP="00E434F5">
            <w:pPr>
              <w:rPr>
                <w:sz w:val="24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ABEC" w14:textId="20866E2A" w:rsidR="00E434F5" w:rsidRPr="00AE6113" w:rsidRDefault="00E434F5" w:rsidP="00E434F5">
            <w:pPr>
              <w:rPr>
                <w:sz w:val="24"/>
              </w:rPr>
            </w:pPr>
            <w:r w:rsidRPr="00B064C1">
              <w:rPr>
                <w:sz w:val="24"/>
              </w:rPr>
              <w:t>1464</w:t>
            </w:r>
          </w:p>
        </w:tc>
      </w:tr>
      <w:tr w:rsidR="00E434F5" w:rsidRPr="009902A7" w14:paraId="27470872" w14:textId="77777777" w:rsidTr="004E65FD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2078" w14:textId="4D9FAF07" w:rsidR="00E434F5" w:rsidRPr="00AE6113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6745" w14:textId="641A559C" w:rsidR="00E434F5" w:rsidRDefault="00E434F5" w:rsidP="00E434F5">
            <w:pPr>
              <w:rPr>
                <w:color w:val="000000"/>
                <w:sz w:val="22"/>
                <w:szCs w:val="22"/>
                <w:lang w:val="en-US"/>
              </w:rPr>
            </w:pPr>
            <w:r w:rsidRPr="00A94837">
              <w:rPr>
                <w:sz w:val="24"/>
              </w:rPr>
              <w:t>Иванова Елена Евгеньевна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1AD6F" w14:textId="61532480" w:rsidR="00E434F5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6B0" w14:textId="603D0FC8" w:rsidR="00E434F5" w:rsidRPr="008A15B1" w:rsidRDefault="00E434F5" w:rsidP="00E434F5">
            <w:pPr>
              <w:rPr>
                <w:color w:val="000000"/>
                <w:sz w:val="24"/>
              </w:rPr>
            </w:pPr>
            <w:r w:rsidRPr="00B064C1">
              <w:rPr>
                <w:sz w:val="24"/>
              </w:rPr>
              <w:t>1464</w:t>
            </w:r>
          </w:p>
        </w:tc>
      </w:tr>
      <w:tr w:rsidR="00E434F5" w:rsidRPr="009902A7" w14:paraId="1036DD72" w14:textId="77777777" w:rsidTr="00EB03C8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A303" w14:textId="020A8706" w:rsidR="00E434F5" w:rsidRPr="00AE6113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7191" w14:textId="4DAC32BE" w:rsidR="00E434F5" w:rsidRPr="00154261" w:rsidRDefault="00E434F5" w:rsidP="00E434F5">
            <w:pPr>
              <w:rPr>
                <w:color w:val="000000"/>
                <w:sz w:val="22"/>
                <w:szCs w:val="22"/>
                <w:lang w:val="en-US"/>
              </w:rPr>
            </w:pPr>
            <w:r w:rsidRPr="00A94837">
              <w:rPr>
                <w:sz w:val="24"/>
              </w:rPr>
              <w:t>Яковлев Глеб Олегович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AD2D2" w14:textId="6223809B" w:rsidR="00E434F5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жительства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819B" w14:textId="21935349" w:rsidR="00E434F5" w:rsidRDefault="00E434F5" w:rsidP="00E434F5">
            <w:pPr>
              <w:rPr>
                <w:color w:val="000000"/>
                <w:sz w:val="24"/>
              </w:rPr>
            </w:pPr>
            <w:r w:rsidRPr="00B064C1">
              <w:rPr>
                <w:sz w:val="24"/>
              </w:rPr>
              <w:t>1464</w:t>
            </w:r>
          </w:p>
        </w:tc>
      </w:tr>
      <w:tr w:rsidR="00E434F5" w:rsidRPr="009902A7" w14:paraId="6051C405" w14:textId="77777777" w:rsidTr="00EB03C8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4A21" w14:textId="68EA9EBC" w:rsidR="00E434F5" w:rsidRPr="00AE6113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BADD" w14:textId="0709B57F" w:rsidR="00E434F5" w:rsidRDefault="00E434F5" w:rsidP="00E434F5">
            <w:pPr>
              <w:rPr>
                <w:color w:val="000000"/>
                <w:sz w:val="22"/>
                <w:szCs w:val="22"/>
                <w:lang w:val="en-US"/>
              </w:rPr>
            </w:pPr>
            <w:r w:rsidRPr="00A94837">
              <w:rPr>
                <w:sz w:val="24"/>
              </w:rPr>
              <w:t>Чибинев Виталий Вячеславович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E9930" w14:textId="1A846DEE" w:rsidR="00E434F5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54D" w14:textId="2BEED304" w:rsidR="00E434F5" w:rsidRDefault="00E434F5" w:rsidP="00E434F5">
            <w:pPr>
              <w:rPr>
                <w:color w:val="000000"/>
                <w:sz w:val="24"/>
              </w:rPr>
            </w:pPr>
            <w:r w:rsidRPr="00B064C1">
              <w:rPr>
                <w:sz w:val="24"/>
              </w:rPr>
              <w:t>1464</w:t>
            </w:r>
          </w:p>
        </w:tc>
      </w:tr>
      <w:tr w:rsidR="00E434F5" w:rsidRPr="009902A7" w14:paraId="6E1A4500" w14:textId="77777777" w:rsidTr="00EB03C8">
        <w:trPr>
          <w:cantSplit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784" w14:textId="0BD87CED" w:rsidR="00E434F5" w:rsidRPr="00AE6113" w:rsidRDefault="00E434F5" w:rsidP="00E434F5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33D" w14:textId="6579FE0E" w:rsidR="00E434F5" w:rsidRPr="00154261" w:rsidRDefault="00E434F5" w:rsidP="00E434F5">
            <w:pPr>
              <w:rPr>
                <w:color w:val="000000"/>
                <w:sz w:val="22"/>
                <w:szCs w:val="22"/>
                <w:lang w:val="en-US"/>
              </w:rPr>
            </w:pPr>
            <w:r w:rsidRPr="00A94837">
              <w:rPr>
                <w:sz w:val="24"/>
              </w:rPr>
              <w:t>Бельский Игорь Юрьевич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70E4C" w14:textId="14143A94" w:rsidR="00E434F5" w:rsidRPr="00154261" w:rsidRDefault="00E434F5" w:rsidP="00E434F5">
            <w:pPr>
              <w:rPr>
                <w:color w:val="000000"/>
                <w:sz w:val="22"/>
                <w:szCs w:val="22"/>
              </w:rPr>
            </w:pPr>
            <w:r w:rsidRPr="00A94837">
              <w:rPr>
                <w:color w:val="000000"/>
                <w:sz w:val="24"/>
              </w:rPr>
              <w:t>собрание избирателей по месту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49DB" w14:textId="0421FC7A" w:rsidR="00E434F5" w:rsidRDefault="00E434F5" w:rsidP="00E434F5">
            <w:pPr>
              <w:rPr>
                <w:color w:val="000000"/>
                <w:sz w:val="24"/>
              </w:rPr>
            </w:pPr>
            <w:r w:rsidRPr="00B064C1">
              <w:rPr>
                <w:sz w:val="24"/>
              </w:rPr>
              <w:t>1464</w:t>
            </w:r>
          </w:p>
        </w:tc>
      </w:tr>
    </w:tbl>
    <w:p w14:paraId="7B7D44AF" w14:textId="77777777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C15BEB" w:rsidSect="00673BDD">
      <w:pgSz w:w="11906" w:h="16838"/>
      <w:pgMar w:top="1135" w:right="851" w:bottom="1134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BCD9" w14:textId="77777777" w:rsidR="00F60FD8" w:rsidRDefault="00F60FD8" w:rsidP="008A42CE">
      <w:r>
        <w:separator/>
      </w:r>
    </w:p>
  </w:endnote>
  <w:endnote w:type="continuationSeparator" w:id="0">
    <w:p w14:paraId="33F47D64" w14:textId="77777777" w:rsidR="00F60FD8" w:rsidRDefault="00F60FD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B5DEB" w14:textId="77777777" w:rsidR="00F60FD8" w:rsidRDefault="00F60FD8" w:rsidP="008A42CE">
      <w:r>
        <w:separator/>
      </w:r>
    </w:p>
  </w:footnote>
  <w:footnote w:type="continuationSeparator" w:id="0">
    <w:p w14:paraId="4E8B0EBB" w14:textId="77777777" w:rsidR="00F60FD8" w:rsidRDefault="00F60FD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4261"/>
    <w:rsid w:val="001557E1"/>
    <w:rsid w:val="001570DC"/>
    <w:rsid w:val="00162F08"/>
    <w:rsid w:val="001638B7"/>
    <w:rsid w:val="00166458"/>
    <w:rsid w:val="0017012B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060BC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529D3"/>
    <w:rsid w:val="00252AFE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2BF6"/>
    <w:rsid w:val="003160D2"/>
    <w:rsid w:val="00322EDB"/>
    <w:rsid w:val="00325784"/>
    <w:rsid w:val="0032786E"/>
    <w:rsid w:val="00332E93"/>
    <w:rsid w:val="00333304"/>
    <w:rsid w:val="00360B98"/>
    <w:rsid w:val="003624CA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4B2B"/>
    <w:rsid w:val="00437A31"/>
    <w:rsid w:val="004415A4"/>
    <w:rsid w:val="00443B11"/>
    <w:rsid w:val="00443E9F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31D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73BDD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84EBC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3CDD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FF9"/>
    <w:rsid w:val="008516E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3895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06DC3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02A7"/>
    <w:rsid w:val="00995233"/>
    <w:rsid w:val="009A4EAA"/>
    <w:rsid w:val="009A61AE"/>
    <w:rsid w:val="009A7A8B"/>
    <w:rsid w:val="009B06B2"/>
    <w:rsid w:val="009C1789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47"/>
    <w:rsid w:val="00A42162"/>
    <w:rsid w:val="00A43357"/>
    <w:rsid w:val="00A62581"/>
    <w:rsid w:val="00A63A0A"/>
    <w:rsid w:val="00A77CA9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E6113"/>
    <w:rsid w:val="00AF3430"/>
    <w:rsid w:val="00B06D2B"/>
    <w:rsid w:val="00B07DDA"/>
    <w:rsid w:val="00B14BD5"/>
    <w:rsid w:val="00B15216"/>
    <w:rsid w:val="00B37966"/>
    <w:rsid w:val="00B6246B"/>
    <w:rsid w:val="00B64069"/>
    <w:rsid w:val="00B67B08"/>
    <w:rsid w:val="00B821D3"/>
    <w:rsid w:val="00B92A24"/>
    <w:rsid w:val="00B941FF"/>
    <w:rsid w:val="00BA1EC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01CFD"/>
    <w:rsid w:val="00C13F5F"/>
    <w:rsid w:val="00C15BEB"/>
    <w:rsid w:val="00C206D4"/>
    <w:rsid w:val="00C25A9D"/>
    <w:rsid w:val="00C37F02"/>
    <w:rsid w:val="00C50B18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20ED"/>
    <w:rsid w:val="00D25119"/>
    <w:rsid w:val="00D3167C"/>
    <w:rsid w:val="00D32379"/>
    <w:rsid w:val="00D33193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119C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34F5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A4115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0FD8"/>
    <w:rsid w:val="00F65FFF"/>
    <w:rsid w:val="00F80437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5B92F-30E5-4CDE-8178-6457796F2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3</TotalTime>
  <Pages>4</Pages>
  <Words>545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5</cp:revision>
  <cp:lastPrinted>2026-04-27T12:07:00Z</cp:lastPrinted>
  <dcterms:created xsi:type="dcterms:W3CDTF">2026-04-24T08:06:00Z</dcterms:created>
  <dcterms:modified xsi:type="dcterms:W3CDTF">2026-04-27T13:04:00Z</dcterms:modified>
</cp:coreProperties>
</file>